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FC589" w14:textId="7C3BF709" w:rsidR="00D23B56" w:rsidRDefault="00E5779C" w:rsidP="00D23B56">
      <w:pPr>
        <w:pStyle w:val="3GPPHeader"/>
        <w:spacing w:after="60"/>
        <w:rPr>
          <w:sz w:val="36"/>
          <w:szCs w:val="32"/>
        </w:rPr>
      </w:pPr>
      <w:bookmarkStart w:id="0" w:name="_GoBack"/>
      <w:bookmarkEnd w:id="0"/>
      <w:r>
        <w:rPr>
          <w:sz w:val="28"/>
        </w:rPr>
        <w:t>3GPP TSG-RAN WG2</w:t>
      </w:r>
      <w:r w:rsidR="00D23B56">
        <w:rPr>
          <w:sz w:val="28"/>
        </w:rPr>
        <w:t>#99</w:t>
      </w:r>
      <w:r w:rsidR="00DF517E">
        <w:rPr>
          <w:sz w:val="28"/>
        </w:rPr>
        <w:t>bis</w:t>
      </w:r>
      <w:r w:rsidR="00D23B56">
        <w:rPr>
          <w:sz w:val="28"/>
        </w:rPr>
        <w:tab/>
        <w:t xml:space="preserve">Tdoc </w:t>
      </w:r>
      <w:r w:rsidR="00172CAD" w:rsidRPr="00172CAD">
        <w:rPr>
          <w:sz w:val="28"/>
        </w:rPr>
        <w:t>R2-1710445</w:t>
      </w:r>
    </w:p>
    <w:p w14:paraId="78AA0B2F" w14:textId="7A510292" w:rsidR="00D23B56" w:rsidRDefault="002A5F78" w:rsidP="00D23B56">
      <w:pPr>
        <w:pStyle w:val="3GPPHeader"/>
        <w:rPr>
          <w:lang w:val="en-US"/>
        </w:rPr>
      </w:pPr>
      <w:r w:rsidRPr="002A5F78">
        <w:t>Prague, Cze</w:t>
      </w:r>
      <w:r>
        <w:t>ch Republic, 9th – 13th October</w:t>
      </w:r>
      <w:r w:rsidR="00D23B56">
        <w:t>, 2017</w:t>
      </w:r>
      <w:r w:rsidR="00D23B56">
        <w:tab/>
      </w:r>
      <w:r w:rsidR="0038017D">
        <w:t>(Revision of R2-</w:t>
      </w:r>
      <w:r w:rsidRPr="002A5F78">
        <w:t xml:space="preserve"> 1708536</w:t>
      </w:r>
      <w:r>
        <w:t>)</w:t>
      </w:r>
    </w:p>
    <w:p w14:paraId="2E7BF1ED" w14:textId="77777777" w:rsidR="00D23B56" w:rsidRDefault="00D23B56" w:rsidP="00D23B56">
      <w:pPr>
        <w:pStyle w:val="3GPPHeader"/>
        <w:rPr>
          <w:sz w:val="22"/>
          <w:szCs w:val="22"/>
          <w:lang w:val="en-US"/>
        </w:rPr>
      </w:pPr>
    </w:p>
    <w:p w14:paraId="63FCE1A5" w14:textId="2F096B91" w:rsidR="00D23B56" w:rsidRPr="00DF517E" w:rsidRDefault="00D23B56" w:rsidP="00D23B56">
      <w:pPr>
        <w:pStyle w:val="3GPPHeader"/>
        <w:rPr>
          <w:sz w:val="22"/>
          <w:szCs w:val="22"/>
          <w:lang w:val="en-US"/>
        </w:rPr>
      </w:pPr>
      <w:r w:rsidRPr="00DF517E">
        <w:rPr>
          <w:sz w:val="22"/>
          <w:szCs w:val="22"/>
          <w:lang w:val="en-US"/>
        </w:rPr>
        <w:t>Agenda Item:</w:t>
      </w:r>
      <w:r w:rsidRPr="00DF517E">
        <w:rPr>
          <w:sz w:val="22"/>
          <w:szCs w:val="22"/>
          <w:lang w:val="en-US"/>
        </w:rPr>
        <w:tab/>
        <w:t>10.</w:t>
      </w:r>
      <w:r w:rsidR="00E5779C" w:rsidRPr="00DF517E">
        <w:rPr>
          <w:sz w:val="22"/>
          <w:szCs w:val="22"/>
          <w:lang w:val="en-US"/>
        </w:rPr>
        <w:t>4.2.6</w:t>
      </w:r>
    </w:p>
    <w:p w14:paraId="77695AE5" w14:textId="77777777" w:rsidR="00D23B56" w:rsidRPr="00CE0424" w:rsidRDefault="00D23B56" w:rsidP="00D23B56">
      <w:pPr>
        <w:pStyle w:val="3GPPHeader"/>
        <w:rPr>
          <w:sz w:val="22"/>
          <w:szCs w:val="22"/>
        </w:rPr>
      </w:pPr>
      <w:r>
        <w:rPr>
          <w:sz w:val="22"/>
          <w:szCs w:val="22"/>
        </w:rPr>
        <w:t>Source:</w:t>
      </w:r>
      <w:r w:rsidRPr="00CE0424">
        <w:rPr>
          <w:sz w:val="22"/>
          <w:szCs w:val="22"/>
        </w:rPr>
        <w:tab/>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00D702EA"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3C39E606" w:rsidR="00FF2F92" w:rsidRDefault="00FF2F92" w:rsidP="00E36A7C">
      <w:pPr>
        <w:pStyle w:val="BodyText"/>
      </w:pPr>
      <w:r>
        <w:t xml:space="preserve">The same principle, i.e. delivering paging on </w:t>
      </w:r>
      <w:r w:rsidR="00337374">
        <w:t>NR-PDCCH+NR-PDSCH (which is agreed)</w:t>
      </w:r>
      <w:r>
        <w:t xml:space="preserve"> whose configuration </w:t>
      </w:r>
      <w:r w:rsidR="00337374">
        <w:t>(at least partly)</w:t>
      </w:r>
      <w:r>
        <w:t xml:space="preserve">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3CD35C2F" w14:textId="6832E767" w:rsidR="00F90E48" w:rsidRDefault="00CC228F" w:rsidP="00E36A7C">
      <w:pPr>
        <w:pStyle w:val="BodyText"/>
      </w:pPr>
      <w:r>
        <w:t>In low frequency bands</w:t>
      </w:r>
      <w:r w:rsidR="006C5F87">
        <w:t>,</w:t>
      </w:r>
      <w:r>
        <w:t xml:space="preserve">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w:t>
      </w:r>
      <w:r w:rsidRPr="004B3D4E">
        <w:t>A potentially better a</w:t>
      </w:r>
      <w:r w:rsidR="007167B6" w:rsidRPr="004B3D4E">
        <w:t>lternative could be to use omni</w:t>
      </w:r>
      <w:r w:rsidRPr="004B3D4E">
        <w:t>directional or wide beam transmission with repetition to allow accumulation of multiple receptions for UEs at the cell edge. The number of repetitions needed to provide coverage at the cell edge depend on the deployment density and the applied modulation and coding.</w:t>
      </w:r>
      <w:r w:rsidR="00416006">
        <w:t xml:space="preserve"> </w:t>
      </w:r>
      <w:r w:rsidR="00F90E48">
        <w:t>Yet another way to improve the link budget is to use SFN transmission from synchronized transmission points, serving the same or different cells.</w:t>
      </w:r>
      <w:r w:rsidR="00416006">
        <w:t xml:space="preserve"> </w:t>
      </w:r>
      <w:r w:rsidR="00416006" w:rsidRPr="00416006">
        <w:t xml:space="preserve"> </w:t>
      </w:r>
      <w:r w:rsidR="00416006">
        <w:t>All these transmission options should be supported for paging.</w:t>
      </w:r>
    </w:p>
    <w:p w14:paraId="547A9679" w14:textId="77777777" w:rsidR="00416006" w:rsidRDefault="00416006" w:rsidP="00416006">
      <w:pPr>
        <w:pStyle w:val="Proposal"/>
      </w:pPr>
      <w:bookmarkStart w:id="2" w:name="_Toc490122799"/>
      <w:r>
        <w:t>NR should support delivery of paging through omnidirectional/wide beam transmission, beam sweeping or SFN transmission.</w:t>
      </w:r>
      <w:bookmarkEnd w:id="2"/>
    </w:p>
    <w:p w14:paraId="1BC59F26" w14:textId="32A3C842" w:rsidR="00CC6EAB" w:rsidRDefault="00B90E78" w:rsidP="00E36A7C">
      <w:pPr>
        <w:pStyle w:val="BodyText"/>
      </w:pPr>
      <w:r>
        <w:t xml:space="preserve">The lack of ever-available CRSs motivates DMRS to be configured for the paging delivery. </w:t>
      </w:r>
      <w:r w:rsidR="00FF2F92">
        <w:t xml:space="preserve">Similarly, the lack of a consistently present </w:t>
      </w:r>
      <w:r w:rsidR="00416006">
        <w:t>NR-</w:t>
      </w:r>
      <w:r w:rsidR="00FF2F92">
        <w:t>PDCCH+</w:t>
      </w:r>
      <w:r w:rsidR="00416006">
        <w:t>NR-</w:t>
      </w:r>
      <w:r w:rsidR="00FF2F92">
        <w:t>PDSCH motivates configuration of transmission resources</w:t>
      </w:r>
      <w:r w:rsidR="006360B6">
        <w:t>, i.e. the search space,</w:t>
      </w:r>
      <w:r w:rsidR="00FF2F92">
        <w:t xml:space="preserve"> to be used for paging delivery</w:t>
      </w:r>
      <w:r w:rsidR="00CC6EAB">
        <w:t>,</w:t>
      </w:r>
      <w:r w:rsidR="006360B6">
        <w:t xml:space="preserve"> and RAN1 has agreed that the gNB </w:t>
      </w:r>
      <w:r w:rsidR="00F06B8F">
        <w:t>can</w:t>
      </w:r>
      <w:r w:rsidR="006360B6">
        <w:t xml:space="preserve"> configure this </w:t>
      </w:r>
      <w:r w:rsidR="00416006">
        <w:t>search space for</w:t>
      </w:r>
      <w:r w:rsidR="006360B6">
        <w:t xml:space="preserve"> UEs in RRC_IDLE or RRC_INACTIVE state</w:t>
      </w:r>
      <w:r w:rsidR="00FF2F92">
        <w:t xml:space="preserve">. </w:t>
      </w:r>
      <w:r w:rsidR="001E495D">
        <w:t>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w:t>
      </w:r>
      <w:r w:rsidR="00CC6EAB">
        <w:t xml:space="preserve"> </w:t>
      </w:r>
    </w:p>
    <w:p w14:paraId="04856EED" w14:textId="4BC185AC" w:rsidR="001E495D" w:rsidRDefault="00CC6EAB" w:rsidP="00E36A7C">
      <w:pPr>
        <w:pStyle w:val="BodyText"/>
      </w:pPr>
      <w:r>
        <w:lastRenderedPageBreak/>
        <w:t xml:space="preserve">The search space for the paging channel, which RAN1 has agreed that the gNB </w:t>
      </w:r>
      <w:r w:rsidR="009735C3">
        <w:t xml:space="preserve">can </w:t>
      </w:r>
      <w:r>
        <w:t>configure</w:t>
      </w:r>
      <w:r w:rsidR="006B35B0">
        <w:t xml:space="preserve"> may be included in the system information.</w:t>
      </w:r>
      <w:r w:rsidR="00C90176">
        <w:t xml:space="preserve"> </w:t>
      </w:r>
      <w:r w:rsidR="001E495D">
        <w:t>Reference signal and scrambling,</w:t>
      </w:r>
      <w:r w:rsidR="00B90E78">
        <w:t xml:space="preserve"> </w:t>
      </w:r>
      <w:r>
        <w:t>on the other hand</w:t>
      </w:r>
      <w:r w:rsidR="001E495D">
        <w:t>,</w:t>
      </w:r>
      <w:r w:rsidR="00B90E78">
        <w:t xml:space="preserve"> may</w:t>
      </w:r>
      <w:r w:rsidR="005F4FEE">
        <w:t>, just like in LTE,</w:t>
      </w:r>
      <w:r w:rsidR="00B90E78">
        <w:t xml:space="preserve"> be derived from the PCI, which is a straightforward and lightweight mechanism. </w:t>
      </w:r>
    </w:p>
    <w:p w14:paraId="18D2D721" w14:textId="3F4377A9" w:rsidR="002261A8" w:rsidRDefault="002261A8" w:rsidP="002261A8">
      <w:pPr>
        <w:ind w:left="1701" w:hanging="1701"/>
        <w:rPr>
          <w:b/>
        </w:rPr>
      </w:pPr>
      <w:r>
        <w:rPr>
          <w:b/>
        </w:rPr>
        <w:t>Observation 2</w:t>
      </w:r>
      <w:r w:rsidRPr="009A5204">
        <w:rPr>
          <w:b/>
        </w:rPr>
        <w:tab/>
      </w:r>
      <w:r>
        <w:rPr>
          <w:b/>
        </w:rPr>
        <w:t xml:space="preserve">The </w:t>
      </w:r>
      <w:r w:rsidR="00CC6EAB">
        <w:rPr>
          <w:b/>
        </w:rPr>
        <w:t>DMRS and scrambling</w:t>
      </w:r>
      <w:r>
        <w:rPr>
          <w:b/>
        </w:rPr>
        <w:t xml:space="preserve"> configuration </w:t>
      </w:r>
      <w:r w:rsidR="00CC6EAB">
        <w:rPr>
          <w:b/>
        </w:rPr>
        <w:t>for the paging channel</w:t>
      </w:r>
      <w:r>
        <w:rPr>
          <w:b/>
        </w:rPr>
        <w:t xml:space="preserve">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2D479A88" w14:textId="1F85CBA3" w:rsidR="00F06B8F" w:rsidRDefault="00F06B8F" w:rsidP="00E36A7C">
      <w:pPr>
        <w:pStyle w:val="BodyText"/>
      </w:pPr>
      <w:r>
        <w:t>Notably, the RAN1 agreement about configuration of the search space for the paging channel by the gNB (assumedly in the system information) does not explicitly exclude that a default search space configuration could be derived from the PCI.</w:t>
      </w:r>
    </w:p>
    <w:p w14:paraId="6AE1FF9C" w14:textId="698FDA95" w:rsidR="00795E2B" w:rsidRPr="00C90176" w:rsidRDefault="00795E2B" w:rsidP="00C90176">
      <w:pPr>
        <w:ind w:left="1701" w:hanging="1701"/>
        <w:rPr>
          <w:b/>
        </w:rPr>
      </w:pPr>
      <w:r>
        <w:rPr>
          <w:b/>
        </w:rPr>
        <w:t>Observation 3</w:t>
      </w:r>
      <w:r w:rsidRPr="009A5204">
        <w:rPr>
          <w:b/>
        </w:rPr>
        <w:tab/>
      </w:r>
      <w:r>
        <w:rPr>
          <w:b/>
        </w:rPr>
        <w:t>The search space for the paging channel may also be derived from the PCI (depending on RAN1 agreements).</w:t>
      </w:r>
    </w:p>
    <w:p w14:paraId="1D942FAC" w14:textId="78C3DC22" w:rsidR="00422C10" w:rsidRDefault="00B90E78" w:rsidP="00E36A7C">
      <w:pPr>
        <w:pStyle w:val="BodyText"/>
      </w:pPr>
      <w:r>
        <w:t>However, explicit configuration of reference signal and scrambling</w:t>
      </w:r>
      <w:r w:rsidR="00795E2B">
        <w:t xml:space="preserve"> (and search space)</w:t>
      </w:r>
      <w:r>
        <w:t xml:space="preserve"> may also be motivated. This is needed to enable SFN transmission involving multiple cells. Explicit configuration </w:t>
      </w:r>
      <w:r w:rsidR="00BE1767">
        <w:t>of further paging channel related information</w:t>
      </w:r>
      <w:r>
        <w:t xml:space="preserve"> may </w:t>
      </w:r>
      <w:r w:rsidR="00BE1767">
        <w:t xml:space="preserve">also </w:t>
      </w:r>
      <w:r>
        <w:t xml:space="preserve">be useful </w:t>
      </w:r>
      <w:r w:rsidR="00BE1767">
        <w:t xml:space="preserve">in case </w:t>
      </w:r>
      <w:r>
        <w:t>beam sweeping of paging</w:t>
      </w:r>
      <w:r w:rsidR="00BE1767">
        <w:t xml:space="preserve"> is used</w:t>
      </w:r>
      <w:r>
        <w:t>,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r w:rsidR="0036725A">
        <w:t xml:space="preserve"> or broadcast SIBs of the other system information</w:t>
      </w:r>
      <w:r w:rsidR="002261A8">
        <w:t>.</w:t>
      </w:r>
    </w:p>
    <w:p w14:paraId="74A7F30C" w14:textId="63C3B681" w:rsidR="00FF2F92" w:rsidRDefault="002261A8" w:rsidP="00FF2F92">
      <w:pPr>
        <w:ind w:left="1701" w:hanging="1701"/>
        <w:rPr>
          <w:b/>
        </w:rPr>
      </w:pPr>
      <w:r>
        <w:rPr>
          <w:b/>
        </w:rPr>
        <w:t xml:space="preserve">Observation </w:t>
      </w:r>
      <w:r w:rsidR="001A51CA">
        <w:rPr>
          <w:b/>
        </w:rPr>
        <w:t>4</w:t>
      </w:r>
      <w:r w:rsidR="00300CEB">
        <w:rPr>
          <w:b/>
        </w:rPr>
        <w:tab/>
        <w:t>The paging channel may be explicitly configured via the system information, e.g. the minimum system information</w:t>
      </w:r>
      <w:r w:rsidR="00BE1767" w:rsidRPr="00BE1767">
        <w:t xml:space="preserve"> </w:t>
      </w:r>
      <w:r w:rsidR="00BE1767" w:rsidRPr="00BE1767">
        <w:rPr>
          <w:b/>
        </w:rPr>
        <w:t>or broadcast SIBs of the other system information</w:t>
      </w:r>
      <w:r w:rsidR="00300CEB">
        <w:rPr>
          <w:b/>
        </w:rPr>
        <w:t>.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1FB9A670" w:rsidR="002261A8" w:rsidRPr="002261A8" w:rsidRDefault="002261A8" w:rsidP="002261A8">
      <w:r w:rsidRPr="002261A8">
        <w:t>Both derivation from the PCI and explicit</w:t>
      </w:r>
      <w:r>
        <w:t xml:space="preserve"> configuration via system information have their respective merits. It would be good to allow the network to use either of them in different scenarios.</w:t>
      </w:r>
    </w:p>
    <w:p w14:paraId="1A2909CF" w14:textId="4647D109" w:rsidR="002261A8" w:rsidRDefault="009735C3" w:rsidP="000F1703">
      <w:pPr>
        <w:pStyle w:val="Proposal"/>
      </w:pPr>
      <w:bookmarkStart w:id="3" w:name="_Toc469936292"/>
      <w:bookmarkStart w:id="4" w:name="_Toc478154357"/>
      <w:bookmarkStart w:id="5" w:name="_Toc490122800"/>
      <w:r>
        <w:t>It should be possible to derive a</w:t>
      </w:r>
      <w:r w:rsidR="002261A8">
        <w:t xml:space="preserve"> default configuration of the </w:t>
      </w:r>
      <w:r w:rsidR="00BE1767">
        <w:t>DMRS and scrambling</w:t>
      </w:r>
      <w:r w:rsidR="00795E2B">
        <w:t xml:space="preserve"> (and also for the search space, depending on RAN1 agreements)</w:t>
      </w:r>
      <w:r w:rsidR="00BE1767">
        <w:t xml:space="preserve"> for the </w:t>
      </w:r>
      <w:r w:rsidR="002261A8">
        <w:t xml:space="preserve">paging channel from the PCI. This default configuration may be overridden by explicit configuration information </w:t>
      </w:r>
      <w:r w:rsidR="00B51342">
        <w:t xml:space="preserve">by the gNB </w:t>
      </w:r>
      <w:r w:rsidR="002261A8">
        <w:t>in the system information.</w:t>
      </w:r>
      <w:bookmarkEnd w:id="3"/>
      <w:bookmarkEnd w:id="4"/>
      <w:bookmarkEnd w:id="5"/>
    </w:p>
    <w:p w14:paraId="7E690B51" w14:textId="77777777" w:rsidR="00C01F33" w:rsidRPr="00CE0424" w:rsidRDefault="00C01F33" w:rsidP="00CE0424">
      <w:pPr>
        <w:pStyle w:val="Heading1"/>
      </w:pPr>
      <w:r w:rsidRPr="00CE0424">
        <w:t>Conclusion</w:t>
      </w:r>
    </w:p>
    <w:p w14:paraId="267CA81D" w14:textId="613CCF59"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47606DC9"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BD6BEB">
        <w:t>In LTE the configuration of the channel used for delivery of paging can be derived from the PCI</w:t>
      </w:r>
      <w:r w:rsidR="00435B79" w:rsidRPr="00435B79">
        <w:t>.</w:t>
      </w:r>
    </w:p>
    <w:p w14:paraId="18D0D7EE" w14:textId="35936DAE" w:rsidR="00435B79" w:rsidRDefault="00435B79">
      <w:pPr>
        <w:pStyle w:val="TOC1"/>
      </w:pPr>
      <w:r>
        <w:t>Observation 2</w:t>
      </w:r>
      <w:r>
        <w:tab/>
      </w:r>
      <w:r w:rsidR="00BD6BEB">
        <w:t>The DMRS and scrambling configuration for the paging channel may be derived from the PCI, similar to the principle used in LTE</w:t>
      </w:r>
      <w:r w:rsidR="00BD6BEB" w:rsidRPr="009A5204">
        <w:t>.</w:t>
      </w:r>
      <w:r w:rsidR="00BD6BEB">
        <w:t xml:space="preserve"> </w:t>
      </w:r>
      <w:r w:rsidR="00BD6BEB" w:rsidRPr="001E495D">
        <w:t>This is a straightforward and lightweight mechanism which</w:t>
      </w:r>
      <w:r w:rsidR="00BD6BEB">
        <w:t xml:space="preserve"> does not add any explicit configuration information to the system information</w:t>
      </w:r>
      <w:r>
        <w:t>.</w:t>
      </w:r>
    </w:p>
    <w:p w14:paraId="0E909B00" w14:textId="34F2CEA7" w:rsidR="00795E2B" w:rsidRDefault="00795E2B">
      <w:pPr>
        <w:pStyle w:val="TOC1"/>
      </w:pPr>
      <w:r>
        <w:t>Observation 3</w:t>
      </w:r>
      <w:r>
        <w:tab/>
      </w:r>
      <w:r w:rsidR="00BD6BEB">
        <w:t>The search space for the paging channel may also be derived from the PCI (depending on RAN1 agreements)</w:t>
      </w:r>
      <w:r w:rsidRPr="00C90176">
        <w:t>.</w:t>
      </w:r>
    </w:p>
    <w:p w14:paraId="57AAB331" w14:textId="6962E0B4" w:rsidR="000F1703" w:rsidRDefault="000F1703">
      <w:pPr>
        <w:pStyle w:val="TOC1"/>
      </w:pPr>
      <w:r>
        <w:t xml:space="preserve">Observation </w:t>
      </w:r>
      <w:r w:rsidR="00795E2B">
        <w:t>4</w:t>
      </w:r>
      <w:r>
        <w:tab/>
      </w:r>
      <w:r w:rsidR="00BD6BEB">
        <w:t>The paging channel may be explicitly configured via the system information, e.g. the minimum system information</w:t>
      </w:r>
      <w:r w:rsidR="00BD6BEB" w:rsidRPr="00BE1767">
        <w:t xml:space="preserve"> or broadcast SIBs of the other system information</w:t>
      </w:r>
      <w:r w:rsidR="00BD6BEB">
        <w:t>. The benefits would be that it enables single frequency network (SFN) transmission of paging in multiple cells and may provide beam sweep information in higher frequency bands</w:t>
      </w:r>
      <w:r>
        <w:t>.</w:t>
      </w:r>
    </w:p>
    <w:p w14:paraId="5C342F4B" w14:textId="77777777" w:rsidR="008E065E" w:rsidRDefault="008E065E" w:rsidP="008E065E">
      <w:pPr>
        <w:pStyle w:val="BodyText"/>
        <w:rPr>
          <w:b/>
          <w:bCs/>
        </w:rPr>
      </w:pPr>
      <w:r>
        <w:rPr>
          <w:b/>
          <w:bCs/>
        </w:rPr>
        <w:fldChar w:fldCharType="end"/>
      </w:r>
    </w:p>
    <w:p w14:paraId="77E55BE4" w14:textId="77777777" w:rsidR="00BD6BE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033816" w14:textId="77777777" w:rsidR="00BD6BEB" w:rsidRPr="00BD6BEB" w:rsidRDefault="00BD6BEB">
      <w:pPr>
        <w:pStyle w:val="TOC1"/>
        <w:rPr>
          <w:rFonts w:asciiTheme="minorHAnsi" w:eastAsiaTheme="minorEastAsia" w:hAnsiTheme="minorHAnsi" w:cstheme="minorBidi"/>
          <w:b w:val="0"/>
          <w:sz w:val="22"/>
          <w:lang w:eastAsia="sv-SE"/>
        </w:rPr>
      </w:pPr>
      <w:r>
        <w:lastRenderedPageBreak/>
        <w:t>Proposal 1</w:t>
      </w:r>
      <w:r w:rsidRPr="00BD6BEB">
        <w:rPr>
          <w:rFonts w:asciiTheme="minorHAnsi" w:eastAsiaTheme="minorEastAsia" w:hAnsiTheme="minorHAnsi" w:cstheme="minorBidi"/>
          <w:b w:val="0"/>
          <w:sz w:val="22"/>
          <w:lang w:eastAsia="sv-SE"/>
        </w:rPr>
        <w:tab/>
      </w:r>
      <w:r>
        <w:t>NR should support delivery of paging through omnidirectional/wide beam transmission, beam sweeping or SFN transmission.</w:t>
      </w:r>
    </w:p>
    <w:p w14:paraId="578B70F1" w14:textId="77777777" w:rsidR="00BD6BEB" w:rsidRPr="00BD6BEB" w:rsidRDefault="00BD6BEB">
      <w:pPr>
        <w:pStyle w:val="TOC1"/>
        <w:rPr>
          <w:rFonts w:asciiTheme="minorHAnsi" w:eastAsiaTheme="minorEastAsia" w:hAnsiTheme="minorHAnsi" w:cstheme="minorBidi"/>
          <w:b w:val="0"/>
          <w:sz w:val="22"/>
          <w:lang w:eastAsia="sv-SE"/>
        </w:rPr>
      </w:pPr>
      <w:r>
        <w:t>Proposal 2</w:t>
      </w:r>
      <w:r w:rsidRPr="00BD6BEB">
        <w:rPr>
          <w:rFonts w:asciiTheme="minorHAnsi" w:eastAsiaTheme="minorEastAsia" w:hAnsiTheme="minorHAnsi" w:cstheme="minorBidi"/>
          <w:b w:val="0"/>
          <w:sz w:val="22"/>
          <w:lang w:eastAsia="sv-SE"/>
        </w:rPr>
        <w:tab/>
      </w:r>
      <w:r>
        <w:t>It should be possible to derive a default configuration of the DMRS and scrambling (and also for the search space, depending on RAN1 agreements) for the paging channel from the PCI. This default configuration may be overridden by explicit configuration information by the gNB in the system information.</w:t>
      </w:r>
    </w:p>
    <w:p w14:paraId="7AA6E6A4" w14:textId="0ACF7970" w:rsidR="003A7EF3" w:rsidRPr="006424F8" w:rsidRDefault="008E065E" w:rsidP="006424F8">
      <w:pPr>
        <w:rPr>
          <w:b/>
          <w:bCs/>
        </w:rPr>
      </w:pPr>
      <w:r>
        <w:rPr>
          <w:b/>
          <w:bCs/>
        </w:rPr>
        <w:fldChar w:fldCharType="end"/>
      </w:r>
      <w:bookmarkStart w:id="6" w:name="_In-sequence_SDU_delivery"/>
      <w:bookmarkEnd w:id="6"/>
    </w:p>
    <w:sectPr w:rsidR="003A7EF3" w:rsidRPr="006424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FA32A" w14:textId="77777777" w:rsidR="00A432AA" w:rsidRDefault="00A432AA">
      <w:r>
        <w:separator/>
      </w:r>
    </w:p>
  </w:endnote>
  <w:endnote w:type="continuationSeparator" w:id="0">
    <w:p w14:paraId="082690FD" w14:textId="77777777" w:rsidR="00A432AA" w:rsidRDefault="00A432AA">
      <w:r>
        <w:continuationSeparator/>
      </w:r>
    </w:p>
  </w:endnote>
  <w:endnote w:type="continuationNotice" w:id="1">
    <w:p w14:paraId="4F9D128A" w14:textId="77777777" w:rsidR="00A432AA" w:rsidRDefault="00A43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A44D06" w:rsidR="00BF4E40" w:rsidRDefault="00BF4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5C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5C6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675A3" w14:textId="77777777" w:rsidR="00A432AA" w:rsidRDefault="00A432AA">
      <w:r>
        <w:separator/>
      </w:r>
    </w:p>
  </w:footnote>
  <w:footnote w:type="continuationSeparator" w:id="0">
    <w:p w14:paraId="7E5BAA9B" w14:textId="77777777" w:rsidR="00A432AA" w:rsidRDefault="00A432AA">
      <w:r>
        <w:continuationSeparator/>
      </w:r>
    </w:p>
  </w:footnote>
  <w:footnote w:type="continuationNotice" w:id="1">
    <w:p w14:paraId="11A7B099" w14:textId="77777777" w:rsidR="00A432AA" w:rsidRDefault="00A43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F4E40" w:rsidRDefault="00BF4E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560B"/>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B735A"/>
    <w:rsid w:val="000C165A"/>
    <w:rsid w:val="000C2E19"/>
    <w:rsid w:val="000C3CBD"/>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2CAD"/>
    <w:rsid w:val="001734CA"/>
    <w:rsid w:val="00173A8E"/>
    <w:rsid w:val="00177795"/>
    <w:rsid w:val="0018143F"/>
    <w:rsid w:val="0019054C"/>
    <w:rsid w:val="00190AC1"/>
    <w:rsid w:val="001918F3"/>
    <w:rsid w:val="0019341A"/>
    <w:rsid w:val="00193CA3"/>
    <w:rsid w:val="00197DF9"/>
    <w:rsid w:val="001A1987"/>
    <w:rsid w:val="001A2564"/>
    <w:rsid w:val="001A51CA"/>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5C6F"/>
    <w:rsid w:val="001E7AED"/>
    <w:rsid w:val="001F3916"/>
    <w:rsid w:val="001F54C5"/>
    <w:rsid w:val="001F572D"/>
    <w:rsid w:val="001F662C"/>
    <w:rsid w:val="001F7074"/>
    <w:rsid w:val="00200490"/>
    <w:rsid w:val="00201F3A"/>
    <w:rsid w:val="00203F96"/>
    <w:rsid w:val="0020510E"/>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A5F78"/>
    <w:rsid w:val="002B24D6"/>
    <w:rsid w:val="002C41E6"/>
    <w:rsid w:val="002C5818"/>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374"/>
    <w:rsid w:val="00342BD7"/>
    <w:rsid w:val="00343A07"/>
    <w:rsid w:val="00346DB5"/>
    <w:rsid w:val="003477B1"/>
    <w:rsid w:val="0035482C"/>
    <w:rsid w:val="00357380"/>
    <w:rsid w:val="003602D9"/>
    <w:rsid w:val="003604CE"/>
    <w:rsid w:val="00363645"/>
    <w:rsid w:val="0036725A"/>
    <w:rsid w:val="00370E47"/>
    <w:rsid w:val="003742AC"/>
    <w:rsid w:val="003764B5"/>
    <w:rsid w:val="00377CE1"/>
    <w:rsid w:val="0038017D"/>
    <w:rsid w:val="00385BF0"/>
    <w:rsid w:val="003939FF"/>
    <w:rsid w:val="0039608E"/>
    <w:rsid w:val="003A2223"/>
    <w:rsid w:val="003A2A0F"/>
    <w:rsid w:val="003A45A1"/>
    <w:rsid w:val="003A4B9D"/>
    <w:rsid w:val="003A5B0A"/>
    <w:rsid w:val="003A6BAC"/>
    <w:rsid w:val="003A7EF3"/>
    <w:rsid w:val="003B159C"/>
    <w:rsid w:val="003B369F"/>
    <w:rsid w:val="003B36A3"/>
    <w:rsid w:val="003B50DC"/>
    <w:rsid w:val="003B7FE5"/>
    <w:rsid w:val="003C11C8"/>
    <w:rsid w:val="003C2702"/>
    <w:rsid w:val="003C7806"/>
    <w:rsid w:val="003C7E9C"/>
    <w:rsid w:val="003D109F"/>
    <w:rsid w:val="003D2478"/>
    <w:rsid w:val="003D2FC4"/>
    <w:rsid w:val="003D3C45"/>
    <w:rsid w:val="003D5B1F"/>
    <w:rsid w:val="003E15FA"/>
    <w:rsid w:val="003E1B34"/>
    <w:rsid w:val="003E55E4"/>
    <w:rsid w:val="003E74E3"/>
    <w:rsid w:val="003F05C7"/>
    <w:rsid w:val="003F2CD4"/>
    <w:rsid w:val="003F6BBE"/>
    <w:rsid w:val="004000E8"/>
    <w:rsid w:val="00400A6C"/>
    <w:rsid w:val="00402E2B"/>
    <w:rsid w:val="0040512B"/>
    <w:rsid w:val="00405CA5"/>
    <w:rsid w:val="00407CD3"/>
    <w:rsid w:val="00410134"/>
    <w:rsid w:val="00410B72"/>
    <w:rsid w:val="00410F18"/>
    <w:rsid w:val="00411FBA"/>
    <w:rsid w:val="0041263E"/>
    <w:rsid w:val="00413AAC"/>
    <w:rsid w:val="00416006"/>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85307"/>
    <w:rsid w:val="004927EE"/>
    <w:rsid w:val="00492A1F"/>
    <w:rsid w:val="00492BC5"/>
    <w:rsid w:val="004964F1"/>
    <w:rsid w:val="004972EB"/>
    <w:rsid w:val="004A16BC"/>
    <w:rsid w:val="004A2B94"/>
    <w:rsid w:val="004B3D4E"/>
    <w:rsid w:val="004B7C0C"/>
    <w:rsid w:val="004C3898"/>
    <w:rsid w:val="004C760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60B9"/>
    <w:rsid w:val="0059779B"/>
    <w:rsid w:val="005A209A"/>
    <w:rsid w:val="005A662D"/>
    <w:rsid w:val="005B35D7"/>
    <w:rsid w:val="005B392A"/>
    <w:rsid w:val="005B3AA3"/>
    <w:rsid w:val="005B6F83"/>
    <w:rsid w:val="005C74FB"/>
    <w:rsid w:val="005D1602"/>
    <w:rsid w:val="005E0CEF"/>
    <w:rsid w:val="005E2963"/>
    <w:rsid w:val="005E385F"/>
    <w:rsid w:val="005E5B81"/>
    <w:rsid w:val="005E5FE7"/>
    <w:rsid w:val="005F2CB1"/>
    <w:rsid w:val="005F3025"/>
    <w:rsid w:val="005F4D03"/>
    <w:rsid w:val="005F4FEE"/>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0B6"/>
    <w:rsid w:val="00636398"/>
    <w:rsid w:val="006368D3"/>
    <w:rsid w:val="006377EC"/>
    <w:rsid w:val="0064151F"/>
    <w:rsid w:val="00641533"/>
    <w:rsid w:val="006417FE"/>
    <w:rsid w:val="0064208D"/>
    <w:rsid w:val="006424F8"/>
    <w:rsid w:val="00642E5E"/>
    <w:rsid w:val="00643475"/>
    <w:rsid w:val="0064396A"/>
    <w:rsid w:val="0064624E"/>
    <w:rsid w:val="00650AB9"/>
    <w:rsid w:val="00651DA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0091"/>
    <w:rsid w:val="006B1816"/>
    <w:rsid w:val="006B2099"/>
    <w:rsid w:val="006B35B0"/>
    <w:rsid w:val="006B50CF"/>
    <w:rsid w:val="006C03B8"/>
    <w:rsid w:val="006C16D1"/>
    <w:rsid w:val="006C5EC9"/>
    <w:rsid w:val="006C5F87"/>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393"/>
    <w:rsid w:val="00776971"/>
    <w:rsid w:val="0078177E"/>
    <w:rsid w:val="0078304C"/>
    <w:rsid w:val="00783673"/>
    <w:rsid w:val="00785490"/>
    <w:rsid w:val="007925EA"/>
    <w:rsid w:val="00793CD8"/>
    <w:rsid w:val="00795C92"/>
    <w:rsid w:val="00795E2B"/>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379"/>
    <w:rsid w:val="007D04E5"/>
    <w:rsid w:val="007D5901"/>
    <w:rsid w:val="007D7526"/>
    <w:rsid w:val="007E4157"/>
    <w:rsid w:val="007E4610"/>
    <w:rsid w:val="007E4715"/>
    <w:rsid w:val="007E505B"/>
    <w:rsid w:val="007E7091"/>
    <w:rsid w:val="007F3791"/>
    <w:rsid w:val="00802CB9"/>
    <w:rsid w:val="00803FAE"/>
    <w:rsid w:val="0080605F"/>
    <w:rsid w:val="008068C9"/>
    <w:rsid w:val="00807786"/>
    <w:rsid w:val="00811FCB"/>
    <w:rsid w:val="008158D6"/>
    <w:rsid w:val="0081674B"/>
    <w:rsid w:val="00817196"/>
    <w:rsid w:val="00817EDE"/>
    <w:rsid w:val="008235DB"/>
    <w:rsid w:val="00824AB4"/>
    <w:rsid w:val="00825C42"/>
    <w:rsid w:val="00825D25"/>
    <w:rsid w:val="00827D6F"/>
    <w:rsid w:val="00831729"/>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6B6A"/>
    <w:rsid w:val="00917CE9"/>
    <w:rsid w:val="00920BF2"/>
    <w:rsid w:val="00922010"/>
    <w:rsid w:val="00931BD9"/>
    <w:rsid w:val="009368F3"/>
    <w:rsid w:val="0093745C"/>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35C3"/>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10A0"/>
    <w:rsid w:val="009C403E"/>
    <w:rsid w:val="009D4FF0"/>
    <w:rsid w:val="009D703C"/>
    <w:rsid w:val="009D718F"/>
    <w:rsid w:val="009E068F"/>
    <w:rsid w:val="009E0F53"/>
    <w:rsid w:val="009E14E0"/>
    <w:rsid w:val="009E35DB"/>
    <w:rsid w:val="009E47A3"/>
    <w:rsid w:val="009E5B45"/>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37743"/>
    <w:rsid w:val="00A41E2B"/>
    <w:rsid w:val="00A432AA"/>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51342"/>
    <w:rsid w:val="00B62AAA"/>
    <w:rsid w:val="00B664C7"/>
    <w:rsid w:val="00B709ED"/>
    <w:rsid w:val="00B7311A"/>
    <w:rsid w:val="00B739F6"/>
    <w:rsid w:val="00B776D2"/>
    <w:rsid w:val="00B81A6C"/>
    <w:rsid w:val="00B85DE5"/>
    <w:rsid w:val="00B90205"/>
    <w:rsid w:val="00B90E78"/>
    <w:rsid w:val="00B90F73"/>
    <w:rsid w:val="00B928B5"/>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D6BEB"/>
    <w:rsid w:val="00BE1234"/>
    <w:rsid w:val="00BE1767"/>
    <w:rsid w:val="00BE20D2"/>
    <w:rsid w:val="00BE2FA6"/>
    <w:rsid w:val="00BE333F"/>
    <w:rsid w:val="00BE7406"/>
    <w:rsid w:val="00BE7603"/>
    <w:rsid w:val="00BF3279"/>
    <w:rsid w:val="00BF4E40"/>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46168"/>
    <w:rsid w:val="00C54995"/>
    <w:rsid w:val="00C54D41"/>
    <w:rsid w:val="00C60783"/>
    <w:rsid w:val="00C64672"/>
    <w:rsid w:val="00C65960"/>
    <w:rsid w:val="00C70697"/>
    <w:rsid w:val="00C72EF4"/>
    <w:rsid w:val="00C747D9"/>
    <w:rsid w:val="00C75D2F"/>
    <w:rsid w:val="00C767BE"/>
    <w:rsid w:val="00C76963"/>
    <w:rsid w:val="00C76E3C"/>
    <w:rsid w:val="00C81568"/>
    <w:rsid w:val="00C90176"/>
    <w:rsid w:val="00C9027A"/>
    <w:rsid w:val="00C9068E"/>
    <w:rsid w:val="00C93C4B"/>
    <w:rsid w:val="00C944AB"/>
    <w:rsid w:val="00C95B40"/>
    <w:rsid w:val="00C97C24"/>
    <w:rsid w:val="00CA1ED8"/>
    <w:rsid w:val="00CB1160"/>
    <w:rsid w:val="00CB1F63"/>
    <w:rsid w:val="00CB7170"/>
    <w:rsid w:val="00CC040E"/>
    <w:rsid w:val="00CC111F"/>
    <w:rsid w:val="00CC2011"/>
    <w:rsid w:val="00CC228F"/>
    <w:rsid w:val="00CC3EA0"/>
    <w:rsid w:val="00CC6EAB"/>
    <w:rsid w:val="00CC7B45"/>
    <w:rsid w:val="00CD1188"/>
    <w:rsid w:val="00CD2ED1"/>
    <w:rsid w:val="00CD337B"/>
    <w:rsid w:val="00CE0424"/>
    <w:rsid w:val="00CE7561"/>
    <w:rsid w:val="00CF0F23"/>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B56"/>
    <w:rsid w:val="00D23F47"/>
    <w:rsid w:val="00D3005B"/>
    <w:rsid w:val="00D36E71"/>
    <w:rsid w:val="00D37D87"/>
    <w:rsid w:val="00D40B33"/>
    <w:rsid w:val="00D4318F"/>
    <w:rsid w:val="00D438BF"/>
    <w:rsid w:val="00D440F8"/>
    <w:rsid w:val="00D446CA"/>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2794"/>
    <w:rsid w:val="00D86CA3"/>
    <w:rsid w:val="00D871CE"/>
    <w:rsid w:val="00D9196D"/>
    <w:rsid w:val="00D9205E"/>
    <w:rsid w:val="00D92982"/>
    <w:rsid w:val="00DA1837"/>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2286"/>
    <w:rsid w:val="00DF37A0"/>
    <w:rsid w:val="00DF517E"/>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5779C"/>
    <w:rsid w:val="00E607DB"/>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501"/>
    <w:rsid w:val="00EC5653"/>
    <w:rsid w:val="00EC60B5"/>
    <w:rsid w:val="00EC71CE"/>
    <w:rsid w:val="00ED1006"/>
    <w:rsid w:val="00ED72B3"/>
    <w:rsid w:val="00EE4663"/>
    <w:rsid w:val="00EF18FE"/>
    <w:rsid w:val="00EF5787"/>
    <w:rsid w:val="00EF60D0"/>
    <w:rsid w:val="00EF6E08"/>
    <w:rsid w:val="00F01B08"/>
    <w:rsid w:val="00F0528D"/>
    <w:rsid w:val="00F06B8F"/>
    <w:rsid w:val="00F06C67"/>
    <w:rsid w:val="00F06DFD"/>
    <w:rsid w:val="00F071D1"/>
    <w:rsid w:val="00F07533"/>
    <w:rsid w:val="00F10629"/>
    <w:rsid w:val="00F14E37"/>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140"/>
    <w:rsid w:val="00F71F69"/>
    <w:rsid w:val="00F72052"/>
    <w:rsid w:val="00F72B72"/>
    <w:rsid w:val="00F74BB9"/>
    <w:rsid w:val="00F74E73"/>
    <w:rsid w:val="00F75582"/>
    <w:rsid w:val="00F75A7F"/>
    <w:rsid w:val="00F76EFA"/>
    <w:rsid w:val="00F804BE"/>
    <w:rsid w:val="00F817CE"/>
    <w:rsid w:val="00F83678"/>
    <w:rsid w:val="00F8456C"/>
    <w:rsid w:val="00F859D8"/>
    <w:rsid w:val="00F868F5"/>
    <w:rsid w:val="00F8783F"/>
    <w:rsid w:val="00F9056A"/>
    <w:rsid w:val="00F90E48"/>
    <w:rsid w:val="00F90F8D"/>
    <w:rsid w:val="00F92782"/>
    <w:rsid w:val="00F93AA9"/>
    <w:rsid w:val="00F96985"/>
    <w:rsid w:val="00F97838"/>
    <w:rsid w:val="00FA2BB3"/>
    <w:rsid w:val="00FB3FF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paragraph" w:styleId="Revision">
    <w:name w:val="Revision"/>
    <w:hidden/>
    <w:uiPriority w:val="99"/>
    <w:semiHidden/>
    <w:rsid w:val="004C76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845824328">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148</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5NUHHDQN7SK2-1-181671</_dlc_DocId>
    <_dlc_DocIdUrl xmlns="08b2df90-05d3-4030-90d4-c9feeb4a1cd9">
      <Url>https://ericoll.internal.ericsson.com/sites/star/_layouts/DocIdRedir.aspx?ID=5NUHHDQN7SK2-1-181671</Url>
      <Description>5NUHHDQN7SK2-1-181671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2017-08-17</EriCOLLDate.>
    <AbstractOrSummary. xmlns="7789c8df-cd92-43c1-8a83-195dbc0f0a0a" xsi:nil="true"/>
    <Prepared. xmlns="7789c8df-cd92-43c1-8a83-195dbc0f0a0a">Johan Rune</Prepare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2.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3.xml><?xml version="1.0" encoding="utf-8"?>
<ds:datastoreItem xmlns:ds="http://schemas.openxmlformats.org/officeDocument/2006/customXml" ds:itemID="{843F3F0D-2AF2-4E67-83B0-7282D1619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192B8-F5CF-43EF-A0FE-C8B8036CAB48}">
  <ds:schemaRefs>
    <ds:schemaRef ds:uri="http://purl.org/dc/dcmitype/"/>
    <ds:schemaRef ds:uri="http://schemas.microsoft.com/office/2006/documentManagement/types"/>
    <ds:schemaRef ds:uri="http://purl.org/dc/elements/1.1/"/>
    <ds:schemaRef ds:uri="7789c8df-cd92-43c1-8a83-195dbc0f0a0a"/>
    <ds:schemaRef ds:uri="http://purl.org/dc/terms/"/>
    <ds:schemaRef ds:uri="http://schemas.microsoft.com/office/infopath/2007/PartnerControls"/>
    <ds:schemaRef ds:uri="08b2df90-05d3-4030-90d4-c9feeb4a1cd9"/>
    <ds:schemaRef ds:uri="http://schemas.microsoft.com/office/2006/metadata/properties"/>
    <ds:schemaRef ds:uri="http://www.w3.org/XML/1998/namespace"/>
    <ds:schemaRef ds:uri="http://schemas.openxmlformats.org/package/2006/metadata/core-properties"/>
    <ds:schemaRef ds:uri="http://schemas.microsoft.com/sharepoint/v4"/>
  </ds:schemaRefs>
</ds:datastoreItem>
</file>

<file path=customXml/itemProps5.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6.xml><?xml version="1.0" encoding="utf-8"?>
<ds:datastoreItem xmlns:ds="http://schemas.openxmlformats.org/officeDocument/2006/customXml" ds:itemID="{8213D289-0AE5-4932-B456-C7349D77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1198</Words>
  <Characters>6208</Characters>
  <Application>Microsoft Office Word</Application>
  <DocSecurity>0</DocSecurity>
  <Lines>144</Lines>
  <Paragraphs>66</Paragraphs>
  <ScaleCrop>false</ScaleCrop>
  <HeadingPairs>
    <vt:vector size="2" baseType="variant">
      <vt:variant>
        <vt:lpstr>Title</vt:lpstr>
      </vt:variant>
      <vt:variant>
        <vt:i4>1</vt:i4>
      </vt:variant>
    </vt:vector>
  </HeadingPairs>
  <TitlesOfParts>
    <vt:vector size="1" baseType="lpstr">
      <vt:lpstr>Paging delivery in NR</vt:lpstr>
    </vt:vector>
  </TitlesOfParts>
  <Company>Ericsson</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delivery in NR</dc:title>
  <dc:creator>Mattias</dc:creator>
  <cp:keywords>Ericsson; TDoc; 3GPP</cp:keywords>
  <cp:lastModifiedBy>Johan Rune</cp:lastModifiedBy>
  <cp:revision>2</cp:revision>
  <cp:lastPrinted>2008-01-31T06:09:00Z</cp:lastPrinted>
  <dcterms:created xsi:type="dcterms:W3CDTF">2017-09-28T22:04:00Z</dcterms:created>
  <dcterms:modified xsi:type="dcterms:W3CDTF">2017-09-28T22:04:00Z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bcf8f3ee-5820-4288-8eb8-9dda0139204c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148;#GFTE Ericsson Research|0d32837b-94cf-4afa-837c-2da939e9a94e</vt:lpwstr>
  </property>
  <property fmtid="{D5CDD505-2E9C-101B-9397-08002B2CF9AE}" pid="12" name="EriCOLLCustomer">
    <vt:lpwstr/>
  </property>
  <property fmtid="{D5CDD505-2E9C-101B-9397-08002B2CF9AE}" pid="13" name="EriCOLLProducts">
    <vt:lpwstr/>
  </property>
</Properties>
</file>